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448F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448FF" w:rsidRPr="002448F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448FF" w:rsidRPr="002448FF">
          <w:rPr>
            <w:rStyle w:val="aa"/>
          </w:rPr>
          <w:t>440052, г. Пенза, ул. Ново-Тамбовская, д.9;</w:t>
        </w:r>
        <w:r w:rsidR="002448FF" w:rsidRPr="002448FF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448FF" w:rsidRPr="002448FF">
          <w:rPr>
            <w:rStyle w:val="aa"/>
          </w:rPr>
          <w:t xml:space="preserve"> Отделение анестезиологии-реанимации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448FF" w:rsidRPr="002448FF">
          <w:rPr>
            <w:u w:val="single"/>
          </w:rPr>
          <w:t xml:space="preserve"> 07143/048-4А </w:t>
        </w:r>
        <w:r w:rsidR="002448FF">
          <w:t xml:space="preserve">(07143/048)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448FF" w:rsidRPr="002448FF">
          <w:rPr>
            <w:rStyle w:val="aa"/>
          </w:rPr>
          <w:t xml:space="preserve"> Медицинская </w:t>
        </w:r>
        <w:r w:rsidR="002448FF" w:rsidRPr="002448FF">
          <w:rPr>
            <w:u w:val="single"/>
          </w:rPr>
          <w:t xml:space="preserve">сестра-анестезист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448FF" w:rsidRPr="002448FF">
          <w:rPr>
            <w:rStyle w:val="aa"/>
          </w:rPr>
          <w:t xml:space="preserve"> 24265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448FF" w:rsidRPr="002448F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AA72F7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A72F7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A72F7" w:rsidP="005859B9">
      <w:fldSimple w:instr=" DOCVARIABLE operac \* MERGEFORMAT ">
        <w:r w:rsidR="002448FF" w:rsidRPr="002448FF">
          <w:t xml:space="preserve">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EE3EB0" w:rsidP="00FC4076">
            <w:pPr>
              <w:pStyle w:val="a8"/>
            </w:pPr>
            <w:r>
              <w:t>6</w:t>
            </w:r>
            <w:r w:rsidR="00031802">
              <w:t>8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EE3EB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E3EB0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 xml:space="preserve">Монотонность производственной обстановки (время </w:t>
            </w:r>
            <w:r w:rsidRPr="005C43EF">
              <w:lastRenderedPageBreak/>
              <w:t>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lastRenderedPageBreak/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448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A72F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A72F7" w:rsidRPr="009E2A4C">
            <w:rPr>
              <w:rStyle w:val="ad"/>
              <w:sz w:val="20"/>
              <w:szCs w:val="20"/>
            </w:rPr>
            <w:fldChar w:fldCharType="separate"/>
          </w:r>
          <w:r w:rsidR="002448FF">
            <w:rPr>
              <w:rStyle w:val="ad"/>
              <w:noProof/>
              <w:sz w:val="20"/>
              <w:szCs w:val="20"/>
            </w:rPr>
            <w:t>1</w:t>
          </w:r>
          <w:r w:rsidR="00AA72F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448FF" w:rsidRPr="002448F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Отделение анестезиологии-реанимации"/>
    <w:docVar w:name="class" w:val="3.1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837E129624644DDCAFFD07209F5D34C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48-4А (07143/048)- Н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, вещества для наркоза "/>
    <w:docVar w:name="version" w:val="51"/>
  </w:docVars>
  <w:rsids>
    <w:rsidRoot w:val="00F2278C"/>
    <w:rsid w:val="00025683"/>
    <w:rsid w:val="00031802"/>
    <w:rsid w:val="00046815"/>
    <w:rsid w:val="0005566C"/>
    <w:rsid w:val="000822BC"/>
    <w:rsid w:val="000A55B6"/>
    <w:rsid w:val="000D1F5B"/>
    <w:rsid w:val="00110025"/>
    <w:rsid w:val="001167D7"/>
    <w:rsid w:val="001376F5"/>
    <w:rsid w:val="001429B1"/>
    <w:rsid w:val="00142B1E"/>
    <w:rsid w:val="00142EA1"/>
    <w:rsid w:val="00156F24"/>
    <w:rsid w:val="001607C8"/>
    <w:rsid w:val="001A3BC6"/>
    <w:rsid w:val="001B7B97"/>
    <w:rsid w:val="001F4D8D"/>
    <w:rsid w:val="00206853"/>
    <w:rsid w:val="00227077"/>
    <w:rsid w:val="00234932"/>
    <w:rsid w:val="002448FF"/>
    <w:rsid w:val="002C56AA"/>
    <w:rsid w:val="002E55C6"/>
    <w:rsid w:val="00305B2F"/>
    <w:rsid w:val="003344CC"/>
    <w:rsid w:val="00367816"/>
    <w:rsid w:val="003876C3"/>
    <w:rsid w:val="003A08FC"/>
    <w:rsid w:val="003B3011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6C6EAF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56D02"/>
    <w:rsid w:val="0096321D"/>
    <w:rsid w:val="00967790"/>
    <w:rsid w:val="00977D22"/>
    <w:rsid w:val="009D253C"/>
    <w:rsid w:val="00A12349"/>
    <w:rsid w:val="00A32B8A"/>
    <w:rsid w:val="00A6290D"/>
    <w:rsid w:val="00A91908"/>
    <w:rsid w:val="00AA4551"/>
    <w:rsid w:val="00AA46ED"/>
    <w:rsid w:val="00AA4DCC"/>
    <w:rsid w:val="00AA72F7"/>
    <w:rsid w:val="00AD14A4"/>
    <w:rsid w:val="00AD7C32"/>
    <w:rsid w:val="00AF0DED"/>
    <w:rsid w:val="00AF796F"/>
    <w:rsid w:val="00B8475D"/>
    <w:rsid w:val="00BA5029"/>
    <w:rsid w:val="00BC2F3C"/>
    <w:rsid w:val="00BC7FB8"/>
    <w:rsid w:val="00BF498E"/>
    <w:rsid w:val="00C02721"/>
    <w:rsid w:val="00C200EC"/>
    <w:rsid w:val="00C3083C"/>
    <w:rsid w:val="00CA1863"/>
    <w:rsid w:val="00CE3307"/>
    <w:rsid w:val="00D03AB4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E3EB0"/>
    <w:rsid w:val="00EF3DC4"/>
    <w:rsid w:val="00F1230E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2016-10-18T08:11:00Z</dcterms:created>
  <dcterms:modified xsi:type="dcterms:W3CDTF">2016-10-18T09:24:00Z</dcterms:modified>
</cp:coreProperties>
</file>